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 Sussex</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 Sussex</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 Sussex</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 Sussex</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 Sussex</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 Sussex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Mid Sussex</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 Sussex is estimated to be </w:t>
      </w:r>
      <w:r w:rsidRPr="00773DF7">
        <w:rPr>
          <w:rFonts w:ascii="Libre Franklin Light" w:eastAsia="Times New Roman" w:hAnsi="Libre Franklin Light" w:cs="Calibri Light"/>
          <w:b/>
          <w:bCs/>
          <w:color w:val="C45911" w:themeColor="accent2" w:themeShade="BF"/>
        </w:rPr>
        <w:t xml:space="preserve">£1,054,447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 Sussex</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Sussex</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Sussex</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 Sussex</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 Sussex.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 Sussex</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 Sussex.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 Sussex</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Sussex</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 Sussex.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 Sussex</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 Sussex</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Sussex</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 Sussex</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 Sussex</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 Sussex</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£1,054,447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 Sussex</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£17,175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£355,193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£25,445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£7,156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£13,120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£636,358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£1,054,447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 Sussex</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 Sussex</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Sussex</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Sussex</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Sussex</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Sussex</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 Sussex</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 Sussex</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Sussex</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Sussex</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 Sussex</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 Sussex</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0E2A608-9DFA-4075-B048-954391B973D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